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5ABC8" w14:textId="42F526CA" w:rsidR="00BA00AB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SHIRWYND</w:t>
      </w:r>
      <w:r>
        <w:rPr>
          <w:rFonts w:ascii="Times New Roman" w:hAnsi="Times New Roman" w:cs="Times New Roman"/>
          <w:sz w:val="24"/>
          <w:szCs w:val="24"/>
        </w:rPr>
        <w:t xml:space="preserve">       (d.1478)</w:t>
      </w:r>
    </w:p>
    <w:p w14:paraId="51DDEC9F" w14:textId="5765C24B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Rotherham.</w:t>
      </w:r>
    </w:p>
    <w:p w14:paraId="75DB9341" w14:textId="03AD26EB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BAB40E" w14:textId="299A36C8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46B41" w14:textId="488C72BD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Apr.1478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4F1A8F61" w14:textId="1DC5222B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EBC950D" w14:textId="13AEEDDD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7FE78" w14:textId="371A0A80" w:rsid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1A038" w14:textId="74082BBD" w:rsidR="00086921" w:rsidRPr="00086921" w:rsidRDefault="000869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sectPr w:rsidR="00086921" w:rsidRPr="00086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44227" w14:textId="77777777" w:rsidR="00086921" w:rsidRDefault="00086921" w:rsidP="009139A6">
      <w:r>
        <w:separator/>
      </w:r>
    </w:p>
  </w:endnote>
  <w:endnote w:type="continuationSeparator" w:id="0">
    <w:p w14:paraId="4847668E" w14:textId="77777777" w:rsidR="00086921" w:rsidRDefault="000869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C09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F2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1AF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BD6AC" w14:textId="77777777" w:rsidR="00086921" w:rsidRDefault="00086921" w:rsidP="009139A6">
      <w:r>
        <w:separator/>
      </w:r>
    </w:p>
  </w:footnote>
  <w:footnote w:type="continuationSeparator" w:id="0">
    <w:p w14:paraId="4198D7BB" w14:textId="77777777" w:rsidR="00086921" w:rsidRDefault="000869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4B4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D9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FD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21"/>
    <w:rsid w:val="000666E0"/>
    <w:rsid w:val="0008692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2C3D6"/>
  <w15:chartTrackingRefBased/>
  <w15:docId w15:val="{7B28E20F-F853-4B63-9161-3684EBFD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2022-07-23T19:41:00Z</dcterms:created>
  <dcterms:modified xsi:type="dcterms:W3CDTF">2022-07-23T19:43:00Z</dcterms:modified>
</cp:coreProperties>
</file>